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0DE" w:rsidRDefault="005060DE" w:rsidP="005060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BYSSHOP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:rsidR="005060DE" w:rsidRDefault="005060DE" w:rsidP="005060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60DE" w:rsidRDefault="005060DE" w:rsidP="005060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60DE" w:rsidRDefault="005060DE" w:rsidP="005060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Sep.1434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Ilchester</w:t>
      </w:r>
      <w:proofErr w:type="spellEnd"/>
      <w:r>
        <w:rPr>
          <w:rFonts w:ascii="Times New Roman" w:hAnsi="Times New Roman" w:cs="Times New Roman"/>
          <w:sz w:val="24"/>
          <w:szCs w:val="24"/>
        </w:rPr>
        <w:t>, Somerset,</w:t>
      </w:r>
    </w:p>
    <w:p w:rsidR="005060DE" w:rsidRDefault="005060DE" w:rsidP="005060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 of the late Eleanor </w:t>
      </w:r>
      <w:proofErr w:type="spellStart"/>
      <w:r>
        <w:rPr>
          <w:rFonts w:ascii="Times New Roman" w:hAnsi="Times New Roman" w:cs="Times New Roman"/>
          <w:sz w:val="24"/>
          <w:szCs w:val="24"/>
        </w:rPr>
        <w:t>Chidyock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5060DE" w:rsidRDefault="005060DE" w:rsidP="005060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24-231)</w:t>
      </w:r>
    </w:p>
    <w:p w:rsidR="005060DE" w:rsidRDefault="005060DE" w:rsidP="005060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60DE" w:rsidRDefault="005060DE" w:rsidP="005060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60DE" w:rsidRPr="00491FBD" w:rsidRDefault="005060DE" w:rsidP="005060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May 2016</w:t>
      </w:r>
    </w:p>
    <w:p w:rsidR="006B2F86" w:rsidRPr="005060DE" w:rsidRDefault="005060D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5060D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0DE" w:rsidRDefault="005060DE" w:rsidP="00E71FC3">
      <w:pPr>
        <w:spacing w:after="0" w:line="240" w:lineRule="auto"/>
      </w:pPr>
      <w:r>
        <w:separator/>
      </w:r>
    </w:p>
  </w:endnote>
  <w:endnote w:type="continuationSeparator" w:id="0">
    <w:p w:rsidR="005060DE" w:rsidRDefault="005060D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0DE" w:rsidRDefault="005060DE" w:rsidP="00E71FC3">
      <w:pPr>
        <w:spacing w:after="0" w:line="240" w:lineRule="auto"/>
      </w:pPr>
      <w:r>
        <w:separator/>
      </w:r>
    </w:p>
  </w:footnote>
  <w:footnote w:type="continuationSeparator" w:id="0">
    <w:p w:rsidR="005060DE" w:rsidRDefault="005060D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0DE"/>
    <w:rsid w:val="005060D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1D3A5"/>
  <w15:chartTrackingRefBased/>
  <w15:docId w15:val="{24E4A76D-A8BA-4F96-A557-46C2E9C7E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2016-05-28T21:52:00Z</dcterms:created>
  <dcterms:modified xsi:type="dcterms:W3CDTF">2016-05-28T21:52:00Z</dcterms:modified>
</cp:coreProperties>
</file>